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134"/>
        <w:gridCol w:w="1037"/>
        <w:gridCol w:w="2521"/>
        <w:gridCol w:w="1222"/>
        <w:gridCol w:w="1297"/>
        <w:gridCol w:w="2960"/>
      </w:tblGrid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7F60AA" w:rsidRDefault="006B0109" w:rsidP="00DB3894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DB3894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DB3894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张林浩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袁子惠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140522420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杨叶叶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王建楠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王艺雪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汪永韬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140310610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王艺竹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140541621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王昱苏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李建华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杜少刚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140210706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田鹏飞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张晨曦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孙瑀遥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任羊羊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何玉琪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杨雪芬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吕珮毅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李斯宇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王雪玲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丁晨宇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崔静文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赵铭彤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郭树欣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140610405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金梅梅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睿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查文彬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杜榆倩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邓瑞祥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140210704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种昕达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140710627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张禄香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宋鹏博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140711016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冯白雪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李玉珏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杜旭飞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计晨晨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白静静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李灵茹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戴天宇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李心怡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耿楷皓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林楚娴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王思雨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高春梅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杨雅麟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张博明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王碧涵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侯劲尧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李欣洁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140562513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140252001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张婉玉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季雪淞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赵雨凡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贾阳阳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140210529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王明铭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薛嘉隆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赵思思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雷梓靖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苏燕燕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冯庆雨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冯晶晶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5099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徐金戈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刘立春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140211008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张瑀琪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梁乔乔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刘锦锋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140451511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王宇欢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李秀秀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闫馨如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张继博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乔梅艳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王腊梅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冉亚焕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李欣欣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乔晨曦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张苗苗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李元琛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韩正文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140462202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唐德晒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刘淑慧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权嘉昱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宋盼盼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张可娜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蔡佳林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141020201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刘永辉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郭竹睿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140131921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王小霜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王昊琛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130513125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140551902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李晶晶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琼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140131930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高香菲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杨思源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140221629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胡宇宁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魏佳旺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韩碧君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王怡薇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康一帆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140451509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金美静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140131922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董士博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杨璐妍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140310213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张淑仪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141030336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位文倩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张怡静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李进兵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140610306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张晨奕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枝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140562525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徐若晨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刘珂彤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屈蒙蒙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冯文刚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瑞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郭琳伟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张嘉薇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140620635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梁安慧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赵文英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张艳丽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140521335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140210629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林传智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王瑜瑜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黄心昱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马嘉华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杨帅康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140451419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畅浩东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李嘉鑫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张朝生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贺妍楠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李诗琦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韩其豆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马飞南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刘嘉盛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郭朋君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140210729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199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5199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李甜甜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庄其鑫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140310320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高颖涛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陈李全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王淼鑫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谢琉欣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雷忆华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140210730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140562514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杨文倩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黄梦琳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张嘉益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景宇欣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梁慧玲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140210507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140451421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王晨帆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140451617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朱丽华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郭梦佳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张瑶宇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140210326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应世睿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郭玉梅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朱洋洋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梁吉媚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130313124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赵丹妮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140521336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140221626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李杰华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张笑歌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周明潭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田雨梦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芦婉蒙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张超琦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童乐乐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李珮萍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朱浩云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刘君瑶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张波峰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张锦妮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杨诗璐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孔利利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李博伟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朱兴浪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苏甜甜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乔廷玥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140541619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杨凯元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田崇园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王乐乐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赵梓君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韩永俊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何思远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140110105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王文龙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冯倩文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孙丽娜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王照昕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苏明珠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雷喆绮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张航宇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王正鹏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陈永辉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王紫君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罗建华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冯建瑜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杜丹丹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代琛玮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杨辽辽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成一方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王向宇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140620516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299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5299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聂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140520704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王童欣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李西妮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宋璐颖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140552019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惠大泰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曹航超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140661022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卢荆琪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贺嘉伟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李梦婷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孔天龙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单锦荣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140541610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王佳宝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袁一鸣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130223121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薛静怡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任梦茹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成杨琴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郇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140121618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姚少立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朱思羽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140521135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黄艺璇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李一春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140910137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140310210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朱玮桐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惠端阳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140211108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何梦瑶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肖聪颖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张托小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余良丽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曾凡新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刘香敏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高景源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刘奕庆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韩成园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140710925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王卓琳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张立菲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马志昊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雷冰爽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赵婷玉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刘嘉萍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140552016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曹洺华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聂天柱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雷江波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140451404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朱瑞璟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卢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乔卉卉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张昭琳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尹玉婷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邵广林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罗凤英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王文静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郑伟杰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140251927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李柯蓉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贺咪咪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李思润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140710811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140710930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张利毅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成思齐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140211013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吕诚建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140211010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399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5399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130712130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140710808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常苗苗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南荣昌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冯继宝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张达正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吴京芷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韩小楠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王金鑫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140711020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强豆豆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范丽君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吕琳洁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140731325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赵晨鹤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赵恒哲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140610411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李西妮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方向坤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140252004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王泽运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刘煜恒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何佳婧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姜昌运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石先伟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140451718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姜圆圆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王树鹏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140650918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140451402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王艺洁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140710830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周秦宇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刘科蒙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140121427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金迎刚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李文瑾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黄禹铭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140510305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杨蓉蓉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薛伊楠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王文清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刘松宇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牛凯乐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140210609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贾晓萌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程佳欣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陈菲娅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140610219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党青霞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王建康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樊家伟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140252301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张承海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王伟凡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马心悦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140810124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何达塬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朱莉婷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常延龙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140541622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阳忠亮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陈子昂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高亚琳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漂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140221625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陈宇航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赵佳瑶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140531544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李珍珍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卓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戴佳希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侯姝君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石土根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邢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140710820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谢佳敏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140521228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炊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李壮壮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杨安群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499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5499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郑艳鹏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140131917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杨艺杨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王颖晴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140451714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李梦涵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耘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郑群花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140562526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翟慧敏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王嘉佩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陈武阁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杨锦妩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洪赵骏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140520702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140211113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郭浦江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王浩然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姚亚宁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140221630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140310602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侯阿维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王梓阳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140520733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140520706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140131904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蒋梓君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武元昊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张家旺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陈言娖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140510209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庞振新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张磊蒙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安浩楠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140210705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王思楠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140221627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赵文俊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140210631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张晓丹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140521333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张佳园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王增辉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赵伟龙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于雪薇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王璐钰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赵晨光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张梦琳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李嘉伦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140610312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何蕾美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喻欣炫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140510132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130105110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张玉珠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韦冰玉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姚智豪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吕海婷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140121431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140451729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柏汉泽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张欢欢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任晓静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牛力捷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张永奇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140110119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李守佳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于皓怡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吴雪莉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140451332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蒲小均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王德东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杨茹侠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曹翠然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140810105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郑果果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潘德涛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王引苗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胡朋朋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140211106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李郁杭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薛秀秀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130313131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郑家欢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140552013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5599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柴弼元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申博元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周公延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韩雪峰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胡伊阳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谢田宠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李晓芸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孙奕哲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雷思宇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任盼飞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刘红梅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沈腊梅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130312114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130420123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乔志涵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苟梁帆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140121605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樊诗琪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余良峰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140310215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陈思雨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张施怡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薛兴国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李珂严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141010137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赵紫芮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140510333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唐梦萌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140212623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计雪薇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140610221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吕昊达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曹国庆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141030433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赵玉豪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140310321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任怡宣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刘丹丹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140252028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郑晓乐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韩礼吟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杨新快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王艺飞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蒋晨阳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王晓光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130711122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耿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韩士成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杨大元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赵星华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140531545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140910117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崇泽光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秀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140462214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刘小勇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赵少婷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张旭辉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王宁亮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赵宇健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陈嘉辉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林泽坤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陈子瑜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熊文强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尹思佳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胡幸卓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130104122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柳漪澜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张紫藤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140430827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张乔俏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140210314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赵海潮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贺军瑾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130414103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130414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504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5688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张国豪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张晓梅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晋步凡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140710215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杜一霄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140212618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郑嘉琛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140351215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张一韬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陈港港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邱育梅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刘南希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699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龙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张心卉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140211131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140520812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黄晓英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董姣姣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140551911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李志敏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130303122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贾思秦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盼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140212621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140451819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裴江楠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洪军亮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140710204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史双雷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140620510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140121509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王伟佳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张顺锋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黄潇雨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李蓓蕾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王国进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140210614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唐曦煜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孙远航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孔利燕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郭欣林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140211207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140451506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王旭东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140121212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赵思颖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陈国雪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王锦涛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李慧琳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140451627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任海英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2017-03-2217:02:59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洪贤丽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代秋姮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张毅军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王文强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石育飞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吴许坤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石超磊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李文艳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周知政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宋宇凡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李子涵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140731215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安梓铭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罗冰洁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140551916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牛嘉鑫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晔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王小磊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樊梁杰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张永杰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140212614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张家赫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方隆帮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仝宇宇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张月瑶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140521436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140210917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140531537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140110625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吕澄宇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140610224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刘芷涵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140521217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高格婷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140252429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140341125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高聪聪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周艺群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朱小雨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张楚晗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140521434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李萌月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140241715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3099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侯智超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140452130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黄佩婷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140520915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周永豪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140710926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王胤文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周玲杰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140210928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朱晓孟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140110132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杨玉英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799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淡建超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张彦淑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毛培杰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黄丽婷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140110521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卓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刘彦宏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140810115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张玉娟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140462227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140320726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140210914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刘叶子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140552018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蒋林涛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2017-03-2217:03:19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车显芬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140252121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刘婧荣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140710729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张昊东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140661015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牛欣悦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140710629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140551711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锐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崔典典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140630723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许王昊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140541620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韦成轲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李婧雯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141020238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王少帅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潘书语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魏星宇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杨思旺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140131825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侯凯华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赵启东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任俊杰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140410301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王亚妞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140522317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F4557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3152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解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140710919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田晨光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140630713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张一鑫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140710624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林宏娴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杨冰倩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140522318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闫艺敏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140510324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王凯涛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蔡欣悦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140710429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云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史红艳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140562115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白晓凡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140810103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140451510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李开放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吴宗藩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130707122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刘艺竹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何召博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140252407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杨宇宁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140520628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140430711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牛兆丰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140710318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雒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140710512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张思思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140420529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杜肖利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130410125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4179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衣昭颖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140810122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赵紫倩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869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李志琦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140121013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舒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霍常睿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徐志祥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亦雨奇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李宇盟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141030407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140410113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刘云瑞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141030408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4189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令狐晓伟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141030312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140462323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879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140410230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140710229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2017-03-2217:03:59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140521119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唐山东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140630712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王倩楠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屈珩媛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孙欣宇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4199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屈思瑶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140520519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范旭东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889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段龙飞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孙嘉麟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140310512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140211322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140420430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>
        <w:trPr>
          <w:trHeight w:val="450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2017-03-2217:04:09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楠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120214126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2017-03-2217:04:11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司宇明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140110314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2017-03-2217:04:14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车方弈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140121723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2017-03-2217:04:15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李剑龙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140710609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4209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2017-03-2217:04:15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亢培锋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140252006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2017-03-2217:04:16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王娇艳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140441029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450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899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管露菁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140212619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魏伊栋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140310127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董芃凡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140320803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2017-03-2217:04:25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徐苏琼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140211304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140211432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140252115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4219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宗意勋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120105118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909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薛庆贤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140640815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谭明州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陈香锦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140520406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邓红霞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陈思亮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140710101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董金梦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140521409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2017-03-2217:04:39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富丽莎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140521411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喆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140121613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4229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杨满军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140420619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140441212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919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李天昊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140110208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140331035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董晓亮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140110703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2017-03-2217:04:49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沈方建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140310311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张雅婷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140110931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樊倩苗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130710114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蕴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140211029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4239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武李阳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王若淳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140451630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929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叶军军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141020225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140110416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蔡满文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131004101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程鑫鑫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140121302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2017-03-2217:04:59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140320922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2017-03-2217:05:00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2017-03-2217:05:02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张建党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2017-03-2217:05:06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贾静静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140452028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4249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140210221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2017-03-2217:05:10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斌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131002113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</w:tr>
      <w:tr w:rsidR="006B0109" w:rsidRPr="007A4C97">
        <w:trPr>
          <w:trHeight w:val="225"/>
        </w:trPr>
        <w:tc>
          <w:tcPr>
            <w:tcW w:w="3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1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阅览室</w:t>
            </w:r>
          </w:p>
        </w:tc>
        <w:tc>
          <w:tcPr>
            <w:tcW w:w="472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座位号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预约日期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证件号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BC2171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所属学院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939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2017-03-2217:05:13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魏振华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140521025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2017-03-2217:05:23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陈江亮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140331002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2017-03-2217:05:27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吴乾宁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140930304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2017-03-2217:05:28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唐瑞鑫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140121612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2017-03-2217:05:29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苏润木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140620511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2017-03-2217:05:31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魏琛山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140252116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段腾飞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140110802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2017-03-2217:05:33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茜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140531531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4259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蔺孝堃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140451916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陈凯欣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140451703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949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140211505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140551830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951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4263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刘宇轩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140310408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952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4264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2017-03-2217:05:48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刘智豪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140211311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953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4265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陈小雅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130310120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材料与化工学院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954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4266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2017-03-2217:05:51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140440926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955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4267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航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140451525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956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4268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2017-03-2217:05:52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奇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140451602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957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4269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2017-03-2217:05:53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伍康凯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140210816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958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4270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2017-03-2217:05:56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140121622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光电工程学院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959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4271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2017-03-2217:06:00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尧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140210814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  <w:tr w:rsidR="006B0109" w:rsidRPr="007A4C97" w:rsidTr="00291ED0">
        <w:trPr>
          <w:trHeight w:val="225"/>
        </w:trPr>
        <w:tc>
          <w:tcPr>
            <w:tcW w:w="372" w:type="pct"/>
            <w:vAlign w:val="center"/>
          </w:tcPr>
          <w:p w:rsidR="006B0109" w:rsidRPr="00DB3894" w:rsidRDefault="006B0109" w:rsidP="00DB389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A4C97">
              <w:rPr>
                <w:sz w:val="24"/>
                <w:szCs w:val="24"/>
              </w:rPr>
              <w:t>960</w:t>
            </w:r>
          </w:p>
        </w:tc>
        <w:tc>
          <w:tcPr>
            <w:tcW w:w="516" w:type="pct"/>
            <w:vAlign w:val="center"/>
          </w:tcPr>
          <w:p w:rsidR="006B0109" w:rsidRPr="007A4C97" w:rsidRDefault="006B0109" w:rsidP="00DB3894">
            <w:pPr>
              <w:jc w:val="center"/>
              <w:rPr>
                <w:rFonts w:cs="Times New Roman"/>
              </w:rPr>
            </w:pPr>
            <w:r w:rsidRPr="003E60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</w:tcPr>
          <w:p w:rsidR="006B0109" w:rsidRDefault="006B0109" w:rsidP="00886831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4272</w:t>
            </w:r>
          </w:p>
        </w:tc>
        <w:tc>
          <w:tcPr>
            <w:tcW w:w="11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2017-03-2217:06:00</w:t>
            </w:r>
          </w:p>
        </w:tc>
        <w:tc>
          <w:tcPr>
            <w:tcW w:w="556" w:type="pct"/>
            <w:vAlign w:val="center"/>
          </w:tcPr>
          <w:p w:rsidR="006B0109" w:rsidRPr="007F60AA" w:rsidRDefault="006B0109" w:rsidP="000E4A6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王思轲</w:t>
            </w:r>
          </w:p>
        </w:tc>
        <w:tc>
          <w:tcPr>
            <w:tcW w:w="590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140210813</w:t>
            </w:r>
          </w:p>
        </w:tc>
        <w:tc>
          <w:tcPr>
            <w:tcW w:w="1347" w:type="pct"/>
            <w:vAlign w:val="center"/>
          </w:tcPr>
          <w:p w:rsidR="006B0109" w:rsidRPr="007F60AA" w:rsidRDefault="006B0109" w:rsidP="007F60AA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7F60A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</w:tr>
    </w:tbl>
    <w:p w:rsidR="006B0109" w:rsidRDefault="006B0109">
      <w:pPr>
        <w:rPr>
          <w:rFonts w:cs="Times New Roman"/>
        </w:rPr>
      </w:pPr>
    </w:p>
    <w:sectPr w:rsidR="006B0109" w:rsidSect="007F60AA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109" w:rsidRDefault="006B0109" w:rsidP="00DB389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B0109" w:rsidRDefault="006B0109" w:rsidP="00DB389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109" w:rsidRDefault="006B0109" w:rsidP="00DB389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B0109" w:rsidRDefault="006B0109" w:rsidP="00DB389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0AA"/>
    <w:rsid w:val="000E4A65"/>
    <w:rsid w:val="00161D04"/>
    <w:rsid w:val="00291ED0"/>
    <w:rsid w:val="003622BD"/>
    <w:rsid w:val="003E60A8"/>
    <w:rsid w:val="005C33F4"/>
    <w:rsid w:val="006B0109"/>
    <w:rsid w:val="006D61B3"/>
    <w:rsid w:val="007A4C97"/>
    <w:rsid w:val="007F60AA"/>
    <w:rsid w:val="00816BAE"/>
    <w:rsid w:val="00886831"/>
    <w:rsid w:val="00B81D35"/>
    <w:rsid w:val="00BC2171"/>
    <w:rsid w:val="00DB3894"/>
    <w:rsid w:val="00F45572"/>
    <w:rsid w:val="00F51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3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B3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389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B3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3894"/>
    <w:rPr>
      <w:sz w:val="18"/>
      <w:szCs w:val="18"/>
    </w:rPr>
  </w:style>
  <w:style w:type="character" w:styleId="Hyperlink">
    <w:name w:val="Hyperlink"/>
    <w:basedOn w:val="DefaultParagraphFont"/>
    <w:uiPriority w:val="99"/>
    <w:rsid w:val="008868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8683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21</Pages>
  <Words>7937</Words>
  <Characters>-32766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subject/>
  <dc:creator>微软用户</dc:creator>
  <cp:keywords/>
  <dc:description/>
  <cp:lastModifiedBy>微软用户</cp:lastModifiedBy>
  <cp:revision>5</cp:revision>
  <dcterms:created xsi:type="dcterms:W3CDTF">2017-03-23T02:42:00Z</dcterms:created>
  <dcterms:modified xsi:type="dcterms:W3CDTF">2017-03-23T03:09:00Z</dcterms:modified>
</cp:coreProperties>
</file>